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C54C" w14:textId="77777777" w:rsidR="00A2713E" w:rsidRDefault="00A2713E" w:rsidP="00A2713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ALWEY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197EF257" w14:textId="77777777" w:rsidR="00A2713E" w:rsidRDefault="00A2713E" w:rsidP="00A2713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Lydd, Kent.</w:t>
      </w:r>
    </w:p>
    <w:p w14:paraId="3623C5A7" w14:textId="77777777" w:rsidR="00A2713E" w:rsidRDefault="00A2713E" w:rsidP="00A2713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626D8A" w14:textId="77777777" w:rsidR="00A2713E" w:rsidRDefault="00A2713E" w:rsidP="00A2713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1100C0" w14:textId="77777777" w:rsidR="00A2713E" w:rsidRDefault="00A2713E" w:rsidP="00A271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Dec.1479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356B9BD" w14:textId="77777777" w:rsidR="00A2713E" w:rsidRDefault="00A2713E" w:rsidP="00A271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E236D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https://www.kentarchaeology.org.uk/Research/Libr/Wills/NameOrder/A.htm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1206865" w14:textId="77777777" w:rsidR="00A2713E" w:rsidRDefault="00A2713E" w:rsidP="00A271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51B145" w14:textId="77777777" w:rsidR="00A2713E" w:rsidRDefault="00A2713E" w:rsidP="00A2713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0AA851" w14:textId="77777777" w:rsidR="00A2713E" w:rsidRDefault="00A2713E" w:rsidP="00A2713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50240AC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7BDF2" w14:textId="77777777" w:rsidR="00A2713E" w:rsidRDefault="00A2713E" w:rsidP="009139A6">
      <w:r>
        <w:separator/>
      </w:r>
    </w:p>
  </w:endnote>
  <w:endnote w:type="continuationSeparator" w:id="0">
    <w:p w14:paraId="2BB0DA58" w14:textId="77777777" w:rsidR="00A2713E" w:rsidRDefault="00A271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69D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40E2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479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E947E" w14:textId="77777777" w:rsidR="00A2713E" w:rsidRDefault="00A2713E" w:rsidP="009139A6">
      <w:r>
        <w:separator/>
      </w:r>
    </w:p>
  </w:footnote>
  <w:footnote w:type="continuationSeparator" w:id="0">
    <w:p w14:paraId="359366E7" w14:textId="77777777" w:rsidR="00A2713E" w:rsidRDefault="00A271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1C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F9B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BFB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3E"/>
    <w:rsid w:val="000666E0"/>
    <w:rsid w:val="002510B7"/>
    <w:rsid w:val="005C130B"/>
    <w:rsid w:val="00826F5C"/>
    <w:rsid w:val="009139A6"/>
    <w:rsid w:val="009448BB"/>
    <w:rsid w:val="00A2713E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6BB05"/>
  <w15:chartTrackingRefBased/>
  <w15:docId w15:val="{20FDB209-C7B1-4382-A3A1-ADFCBE2A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2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A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2022-03-30T18:30:00Z</dcterms:created>
  <dcterms:modified xsi:type="dcterms:W3CDTF">2022-03-30T18:30:00Z</dcterms:modified>
</cp:coreProperties>
</file>